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3765F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RESTWOLD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4E0F15A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7F78A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004DE9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released and </w:t>
      </w:r>
      <w:proofErr w:type="gramStart"/>
      <w:r>
        <w:rPr>
          <w:rFonts w:ascii="Times New Roman" w:hAnsi="Times New Roman" w:cs="Times New Roman"/>
          <w:sz w:val="24"/>
          <w:szCs w:val="24"/>
        </w:rPr>
        <w:t>quitclaimed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B9C93F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manor of Oulton, Suffolk, and the advowson of Oulton Church.</w:t>
      </w:r>
    </w:p>
    <w:p w14:paraId="0D6A5B6B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pp.62-3)</w:t>
      </w:r>
    </w:p>
    <w:p w14:paraId="4441D011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7FEDC" w14:textId="77777777" w:rsidR="005B0D9C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8F9DE" w14:textId="77777777" w:rsidR="005B0D9C" w:rsidRPr="00DF4C15" w:rsidRDefault="005B0D9C" w:rsidP="005B0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306717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04D9A" w14:textId="77777777" w:rsidR="005B0D9C" w:rsidRDefault="005B0D9C" w:rsidP="009139A6">
      <w:r>
        <w:separator/>
      </w:r>
    </w:p>
  </w:endnote>
  <w:endnote w:type="continuationSeparator" w:id="0">
    <w:p w14:paraId="01E53C6D" w14:textId="77777777" w:rsidR="005B0D9C" w:rsidRDefault="005B0D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094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AF0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06C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1DAA3" w14:textId="77777777" w:rsidR="005B0D9C" w:rsidRDefault="005B0D9C" w:rsidP="009139A6">
      <w:r>
        <w:separator/>
      </w:r>
    </w:p>
  </w:footnote>
  <w:footnote w:type="continuationSeparator" w:id="0">
    <w:p w14:paraId="1C01A5E6" w14:textId="77777777" w:rsidR="005B0D9C" w:rsidRDefault="005B0D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CAB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E43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722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9C"/>
    <w:rsid w:val="000666E0"/>
    <w:rsid w:val="002510B7"/>
    <w:rsid w:val="005B0D9C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FA4E0"/>
  <w15:chartTrackingRefBased/>
  <w15:docId w15:val="{10C69308-FA11-4057-B600-55E90398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2021-04-06T15:52:00Z</dcterms:created>
  <dcterms:modified xsi:type="dcterms:W3CDTF">2021-04-06T15:52:00Z</dcterms:modified>
</cp:coreProperties>
</file>